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74F4" w:rsidRPr="00340600" w:rsidRDefault="00BA74F4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 w:rsidRPr="00340600">
        <w:rPr>
          <w:rFonts w:ascii="Arial" w:hAnsi="Arial" w:cs="Arial"/>
          <w:sz w:val="24"/>
          <w:szCs w:val="24"/>
        </w:rPr>
        <w:t xml:space="preserve">Приложение </w:t>
      </w:r>
      <w:bookmarkStart w:id="0" w:name="_GoBack"/>
      <w:bookmarkEnd w:id="0"/>
    </w:p>
    <w:p w:rsidR="00BA74F4" w:rsidRPr="00340600" w:rsidRDefault="00BA74F4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 w:rsidRPr="00340600">
        <w:rPr>
          <w:rFonts w:ascii="Arial" w:hAnsi="Arial" w:cs="Arial"/>
          <w:sz w:val="24"/>
          <w:szCs w:val="24"/>
        </w:rPr>
        <w:t>к постановлению</w:t>
      </w:r>
    </w:p>
    <w:p w:rsidR="00BA74F4" w:rsidRPr="00340600" w:rsidRDefault="00BA74F4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 w:rsidRPr="00340600">
        <w:rPr>
          <w:rFonts w:ascii="Arial" w:hAnsi="Arial" w:cs="Arial"/>
          <w:sz w:val="24"/>
          <w:szCs w:val="24"/>
        </w:rPr>
        <w:t>администрации Унечского района</w:t>
      </w:r>
    </w:p>
    <w:p w:rsidR="00BA74F4" w:rsidRPr="00F05050" w:rsidRDefault="00BA74F4" w:rsidP="00340600">
      <w:pPr>
        <w:spacing w:after="0"/>
        <w:jc w:val="right"/>
      </w:pPr>
      <w:r w:rsidRPr="00340600">
        <w:rPr>
          <w:rFonts w:ascii="Arial" w:hAnsi="Arial" w:cs="Arial"/>
          <w:sz w:val="24"/>
          <w:szCs w:val="24"/>
        </w:rPr>
        <w:t>от «</w:t>
      </w:r>
      <w:r>
        <w:rPr>
          <w:rFonts w:ascii="Arial" w:hAnsi="Arial" w:cs="Arial"/>
          <w:sz w:val="24"/>
          <w:szCs w:val="24"/>
        </w:rPr>
        <w:t>23</w:t>
      </w:r>
      <w:r w:rsidRPr="00340600">
        <w:rPr>
          <w:rFonts w:ascii="Arial" w:hAnsi="Arial" w:cs="Arial"/>
          <w:sz w:val="24"/>
          <w:szCs w:val="24"/>
        </w:rPr>
        <w:t>»</w:t>
      </w:r>
      <w:r>
        <w:rPr>
          <w:rFonts w:ascii="Arial" w:hAnsi="Arial" w:cs="Arial"/>
          <w:sz w:val="24"/>
          <w:szCs w:val="24"/>
        </w:rPr>
        <w:t>06.2026</w:t>
      </w:r>
      <w:r w:rsidRPr="00340600">
        <w:rPr>
          <w:rFonts w:ascii="Arial" w:hAnsi="Arial" w:cs="Arial"/>
          <w:sz w:val="24"/>
          <w:szCs w:val="24"/>
        </w:rPr>
        <w:t xml:space="preserve"> №</w:t>
      </w:r>
      <w:r>
        <w:rPr>
          <w:rFonts w:ascii="Arial" w:hAnsi="Arial" w:cs="Arial"/>
          <w:sz w:val="24"/>
          <w:szCs w:val="24"/>
        </w:rPr>
        <w:t>135</w:t>
      </w:r>
      <w:r w:rsidRPr="00650776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500.25pt;height:699.75pt;visibility:visible">
            <v:imagedata r:id="rId4" o:title="" croptop="1813f" cropbottom="7605f" cropleft="5869f" cropright="2301f"/>
          </v:shape>
        </w:pict>
      </w:r>
      <w:r w:rsidRPr="00650776">
        <w:rPr>
          <w:noProof/>
          <w:lang w:eastAsia="ru-RU"/>
        </w:rPr>
        <w:pict>
          <v:shape id="Рисунок 3" o:spid="_x0000_i1026" type="#_x0000_t75" style="width:500.25pt;height:807pt;visibility:visible">
            <v:imagedata r:id="rId5" o:title="" croptop="128f" cropleft="5973f" cropright="2764f"/>
          </v:shape>
        </w:pict>
      </w:r>
      <w:r w:rsidRPr="00650776">
        <w:rPr>
          <w:noProof/>
          <w:lang w:eastAsia="ru-RU"/>
        </w:rPr>
        <w:pict>
          <v:shape id="Рисунок 4" o:spid="_x0000_i1027" type="#_x0000_t75" style="width:517.5pt;height:732.75pt;visibility:visible">
            <v:imagedata r:id="rId6" o:title=""/>
          </v:shape>
        </w:pict>
      </w:r>
      <w:r w:rsidRPr="00650776">
        <w:rPr>
          <w:noProof/>
          <w:lang w:eastAsia="ru-RU"/>
        </w:rPr>
        <w:pict>
          <v:shape id="Рисунок 1" o:spid="_x0000_i1028" type="#_x0000_t75" style="width:517.5pt;height:732.75pt;visibility:visible">
            <v:imagedata r:id="rId7" o:title=""/>
          </v:shape>
        </w:pict>
      </w:r>
    </w:p>
    <w:sectPr w:rsidR="00BA74F4" w:rsidRPr="00F05050" w:rsidSect="00F0505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048B3"/>
    <w:rsid w:val="003048B3"/>
    <w:rsid w:val="00340600"/>
    <w:rsid w:val="00490649"/>
    <w:rsid w:val="004A506E"/>
    <w:rsid w:val="005908F5"/>
    <w:rsid w:val="00633AF8"/>
    <w:rsid w:val="00650776"/>
    <w:rsid w:val="008E3414"/>
    <w:rsid w:val="009A42B1"/>
    <w:rsid w:val="00B34D57"/>
    <w:rsid w:val="00BA74F4"/>
    <w:rsid w:val="00C76EE4"/>
    <w:rsid w:val="00D612FB"/>
    <w:rsid w:val="00EF0A1D"/>
    <w:rsid w:val="00F050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0649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050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0505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97</TotalTime>
  <Pages>5</Pages>
  <Words>12</Words>
  <Characters>71</Characters>
  <Application>Microsoft Office Outlook</Application>
  <DocSecurity>0</DocSecurity>
  <Lines>0</Lines>
  <Paragraphs>0</Paragraphs>
  <ScaleCrop>false</ScaleCrop>
  <Company>Администрация района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Богданович Ирина Викторовна</dc:creator>
  <cp:keywords/>
  <dc:description/>
  <cp:lastModifiedBy>Лосева Е.Ю.</cp:lastModifiedBy>
  <cp:revision>4</cp:revision>
  <dcterms:created xsi:type="dcterms:W3CDTF">2026-06-23T09:58:00Z</dcterms:created>
  <dcterms:modified xsi:type="dcterms:W3CDTF">2026-06-24T14:37:00Z</dcterms:modified>
</cp:coreProperties>
</file>